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253828" w14:textId="77777777" w:rsidR="000D068A" w:rsidRDefault="000D068A" w:rsidP="000D068A">
      <w:pP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282B30"/>
          <w:sz w:val="24"/>
          <w:szCs w:val="24"/>
          <w:u w:val="single"/>
          <w:shd w:val="clear" w:color="auto" w:fill="FFFFFF"/>
        </w:rPr>
        <w:t>Robert CLAYE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   </w:t>
      </w:r>
      <w:proofErr w:type="gramStart"/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   (</w:t>
      </w:r>
      <w:proofErr w:type="gramEnd"/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fl.1418)</w:t>
      </w:r>
    </w:p>
    <w:p w14:paraId="19E83279" w14:textId="77777777" w:rsidR="000D068A" w:rsidRDefault="000D068A" w:rsidP="000D068A">
      <w:pP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Archer.</w:t>
      </w:r>
    </w:p>
    <w:p w14:paraId="7BE4FA8F" w14:textId="77777777" w:rsidR="000D068A" w:rsidRDefault="000D068A" w:rsidP="000D068A">
      <w:pP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</w:p>
    <w:p w14:paraId="1A6D3F68" w14:textId="77777777" w:rsidR="000D068A" w:rsidRDefault="000D068A" w:rsidP="000D068A">
      <w:pP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</w:p>
    <w:p w14:paraId="6C262B35" w14:textId="77777777" w:rsidR="000D068A" w:rsidRDefault="000D068A" w:rsidP="000D068A">
      <w:pP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ab/>
        <w:t>1418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ab/>
        <w:t xml:space="preserve">He served in the garrison at Harfleur under the command of Sir Hugh </w:t>
      </w:r>
    </w:p>
    <w:p w14:paraId="0F547376" w14:textId="77777777" w:rsidR="000D068A" w:rsidRDefault="000D068A" w:rsidP="000D068A">
      <w:pP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ab/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ab/>
      </w:r>
      <w:proofErr w:type="spellStart"/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Lutterell</w:t>
      </w:r>
      <w:proofErr w:type="spellEnd"/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(q.v.).</w:t>
      </w:r>
    </w:p>
    <w:p w14:paraId="35DE3C3A" w14:textId="77777777" w:rsidR="000D068A" w:rsidRDefault="000D068A" w:rsidP="000D068A">
      <w:pPr>
        <w:ind w:left="1440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 w:rsidRPr="006159FE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(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ref. </w:t>
      </w:r>
      <w:r w:rsidRPr="0005558E">
        <w:rPr>
          <w:rFonts w:ascii="Times New Roman" w:eastAsia="Times New Roman" w:hAnsi="Times New Roman" w:cs="Times New Roman"/>
          <w:color w:val="000000"/>
          <w:sz w:val="24"/>
          <w:szCs w:val="24"/>
        </w:rPr>
        <w:t>TNA, E101/48/19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,</w:t>
      </w:r>
      <w:r w:rsidRPr="006159FE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 from the AHRC-funded ‘The Soldier in Later Medieval England Online Database’ www.medievalsoldier.org, 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accessed 10 July 2020)</w:t>
      </w:r>
    </w:p>
    <w:p w14:paraId="29B9460D" w14:textId="77777777" w:rsidR="000D068A" w:rsidRDefault="000D068A" w:rsidP="000D068A">
      <w:pP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</w:p>
    <w:p w14:paraId="43C1376A" w14:textId="77777777" w:rsidR="000D068A" w:rsidRDefault="000D068A" w:rsidP="000D068A">
      <w:pP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</w:p>
    <w:p w14:paraId="6677BD6A" w14:textId="77777777" w:rsidR="000D068A" w:rsidRDefault="000D068A" w:rsidP="000D068A">
      <w:pP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1 December 2022</w:t>
      </w:r>
    </w:p>
    <w:p w14:paraId="7EE5947A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C27519" w14:textId="77777777" w:rsidR="000D068A" w:rsidRDefault="000D068A" w:rsidP="009139A6">
      <w:r>
        <w:separator/>
      </w:r>
    </w:p>
  </w:endnote>
  <w:endnote w:type="continuationSeparator" w:id="0">
    <w:p w14:paraId="28F5B77A" w14:textId="77777777" w:rsidR="000D068A" w:rsidRDefault="000D068A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05D45F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084600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263856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7DF838" w14:textId="77777777" w:rsidR="000D068A" w:rsidRDefault="000D068A" w:rsidP="009139A6">
      <w:r>
        <w:separator/>
      </w:r>
    </w:p>
  </w:footnote>
  <w:footnote w:type="continuationSeparator" w:id="0">
    <w:p w14:paraId="097B37B8" w14:textId="77777777" w:rsidR="000D068A" w:rsidRDefault="000D068A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26313B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0CC747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A7E481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068A"/>
    <w:rsid w:val="000666E0"/>
    <w:rsid w:val="000D068A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CEBB4BC"/>
  <w15:chartTrackingRefBased/>
  <w15:docId w15:val="{229657D1-393F-48FB-B670-1CA1172D6B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D068A"/>
    <w:pPr>
      <w:spacing w:after="0" w:line="240" w:lineRule="auto"/>
    </w:pPr>
    <w:rPr>
      <w:rFonts w:asciiTheme="minorHAnsi" w:eastAsiaTheme="minorEastAsia" w:hAnsiTheme="minorHAnsi"/>
      <w:sz w:val="22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ascii="Times New Roman" w:eastAsiaTheme="minorHAnsi" w:hAnsi="Times New Roman"/>
      <w:sz w:val="24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ascii="Times New Roman" w:eastAsiaTheme="minorHAnsi" w:hAnsi="Times New Roman"/>
      <w:sz w:val="24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44</Words>
  <Characters>255</Characters>
  <Application>Microsoft Office Word</Application>
  <DocSecurity>0</DocSecurity>
  <Lines>2</Lines>
  <Paragraphs>1</Paragraphs>
  <ScaleCrop>false</ScaleCrop>
  <Company/>
  <LinksUpToDate>false</LinksUpToDate>
  <CharactersWithSpaces>298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2023-05-24T20:18:00Z</dcterms:created>
  <dcterms:modified xsi:type="dcterms:W3CDTF">2023-05-24T20:18:00Z</dcterms:modified>
</cp:coreProperties>
</file>